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舞钢市甘彩假发编织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舞钢市甘彩假发编织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2021年6月注册，现在主要产品有：时尚短发，长直发，长卷发，老年假发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；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假发配件：马尾，发包，刘海，发片，发束等假发产品 公司长年诚招兼职全职人员，我们有专门的技术人员专业指导，免费培训，工作时间自由，工作地点不限，可随时上岗赚钱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个体工商户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其他服务业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甘小彩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13781098766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4B7C06F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18537587077@163.com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、手织工；不限人数；各种发制品钩制，无需工作经验，专业技术人员免费培训，包教包会；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、机器操作工；50人；身体健康，吃苦耐劳，无需工作经验，专业技术人员免费培训，包教包会；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、销售；不限；各种发制品销售。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月工资2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00-6000元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机器操作工限舞钢，其他不限。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C077E6C"/>
    <w:rsid w:val="320F470F"/>
    <w:rsid w:val="338C0DA0"/>
    <w:rsid w:val="419B0120"/>
    <w:rsid w:val="434D53A5"/>
    <w:rsid w:val="4B972761"/>
    <w:rsid w:val="4F421746"/>
    <w:rsid w:val="515A3A9C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7ADD744"/>
    <w:rsid w:val="ABB768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home\user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339</Words>
  <Characters>379</Characters>
  <Lines>0</Lines>
  <Paragraphs>0</Paragraphs>
  <TotalTime>10</TotalTime>
  <ScaleCrop>false</ScaleCrop>
  <LinksUpToDate>false</LinksUpToDate>
  <CharactersWithSpaces>473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greatwall</cp:lastModifiedBy>
  <dcterms:modified xsi:type="dcterms:W3CDTF">2026-02-03T09:06:16Z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